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6A9A25F4"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2F550F">
        <w:rPr>
          <w:rStyle w:val="Strong"/>
          <w:rFonts w:asciiTheme="minorHAnsi" w:hAnsiTheme="minorHAnsi" w:cstheme="minorHAnsi"/>
          <w:lang w:val="en-GB"/>
        </w:rPr>
        <w:t>15-G004-22</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4E20050A"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w:t>
      </w:r>
      <w:r w:rsidR="00AA196B">
        <w:rPr>
          <w:rFonts w:ascii="Calibri" w:hAnsi="Calibri" w:cs="Calibri"/>
          <w:lang w:val="en-GB"/>
        </w:rPr>
        <w:t xml:space="preserve"> Ministry of Internal Affairs</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536096A0"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2F550F">
        <w:rPr>
          <w:lang w:val="en-GB"/>
        </w:rPr>
        <w:t>below</w:t>
      </w:r>
    </w:p>
    <w:p w14:paraId="3B7F52F0" w14:textId="1E9DA0B9" w:rsidR="002F550F" w:rsidRDefault="002F550F" w:rsidP="00166C12">
      <w:pPr>
        <w:rPr>
          <w:lang w:val="en-GB"/>
        </w:rPr>
      </w:pPr>
    </w:p>
    <w:p w14:paraId="202BA363" w14:textId="5E2C8031" w:rsidR="002F550F" w:rsidRDefault="002F550F" w:rsidP="00166C12">
      <w:pPr>
        <w:rPr>
          <w:lang w:val="en-GB"/>
        </w:rPr>
      </w:pPr>
      <w:r>
        <w:rPr>
          <w:lang w:val="en-GB"/>
        </w:rPr>
        <w:t>Secretary, Ministry of Finance and Economic Development</w:t>
      </w:r>
    </w:p>
    <w:p w14:paraId="6C3EC378" w14:textId="1092C16F" w:rsidR="002F550F" w:rsidRDefault="002F550F" w:rsidP="00166C12">
      <w:pPr>
        <w:rPr>
          <w:lang w:val="en-GB"/>
        </w:rPr>
      </w:pPr>
      <w:r>
        <w:rPr>
          <w:lang w:val="en-GB"/>
        </w:rPr>
        <w:t>Bairiki, Tarawa</w:t>
      </w:r>
    </w:p>
    <w:p w14:paraId="6913701A" w14:textId="29C078CD" w:rsidR="002F550F" w:rsidRDefault="002F550F" w:rsidP="00166C12">
      <w:pPr>
        <w:rPr>
          <w:lang w:val="en-GB"/>
        </w:rPr>
      </w:pPr>
    </w:p>
    <w:p w14:paraId="57E724C4" w14:textId="3756C315" w:rsidR="002F550F" w:rsidRDefault="002F550F" w:rsidP="00166C12">
      <w:pPr>
        <w:rPr>
          <w:lang w:val="en-GB"/>
        </w:rPr>
      </w:pPr>
      <w:r>
        <w:rPr>
          <w:lang w:val="en-GB"/>
        </w:rPr>
        <w:t>Attention: Central Procurement Unit</w:t>
      </w:r>
    </w:p>
    <w:p w14:paraId="1686D619" w14:textId="7AE6A99A" w:rsidR="002F550F" w:rsidRPr="00B41F59" w:rsidRDefault="002F550F" w:rsidP="00166C12">
      <w:pPr>
        <w:rPr>
          <w:lang w:val="en-GB"/>
        </w:rPr>
      </w:pPr>
      <w:r>
        <w:rPr>
          <w:lang w:val="en-GB"/>
        </w:rPr>
        <w:t>Tender No: 15-G004-22</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7E056F67"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318FC95D" w14:textId="76C430B0" w:rsidR="002F550F" w:rsidRDefault="002F550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valid license</w:t>
      </w:r>
    </w:p>
    <w:p w14:paraId="779217B1" w14:textId="5A1D072F" w:rsidR="002F550F" w:rsidRPr="002F550F" w:rsidRDefault="002F550F" w:rsidP="002F550F">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lastRenderedPageBreak/>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9B7EA" w14:textId="77777777" w:rsidR="004C0C80" w:rsidRDefault="004C0C80">
      <w:r>
        <w:separator/>
      </w:r>
    </w:p>
  </w:endnote>
  <w:endnote w:type="continuationSeparator" w:id="0">
    <w:p w14:paraId="404F3342" w14:textId="77777777" w:rsidR="004C0C80" w:rsidRDefault="004C0C80">
      <w:r>
        <w:continuationSeparator/>
      </w:r>
    </w:p>
  </w:endnote>
  <w:endnote w:type="continuationNotice" w:id="1">
    <w:p w14:paraId="57136EEF" w14:textId="77777777" w:rsidR="004C0C80" w:rsidRDefault="004C0C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8D1AC2C"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A196B" w:rsidRPr="00AA196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A196B" w:rsidRPr="00AA196B">
      <w:rPr>
        <w:noProof/>
        <w:color w:val="17365D" w:themeColor="text2" w:themeShade="BF"/>
        <w:lang w:val="sv-SE"/>
      </w:rPr>
      <w:t>7</w:t>
    </w:r>
    <w:r>
      <w:rPr>
        <w:color w:val="17365D" w:themeColor="text2" w:themeShade="BF"/>
      </w:rPr>
      <w:fldChar w:fldCharType="end"/>
    </w:r>
  </w:p>
  <w:p w14:paraId="213B5D63" w14:textId="6654D1FF" w:rsidR="00133D55" w:rsidRDefault="00133D55" w:rsidP="004878F3">
    <w:pPr>
      <w:pStyle w:val="Footer"/>
    </w:pPr>
    <w:r>
      <w:fldChar w:fldCharType="begin"/>
    </w:r>
    <w:r>
      <w:instrText xml:space="preserve"> DATE \@ "yyyy-MM-dd" </w:instrText>
    </w:r>
    <w:r>
      <w:fldChar w:fldCharType="separate"/>
    </w:r>
    <w:r w:rsidR="002F550F">
      <w:rPr>
        <w:noProof/>
      </w:rPr>
      <w:t>2022-04-04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4224F" w14:textId="77777777" w:rsidR="004C0C80" w:rsidRDefault="004C0C80">
      <w:r>
        <w:separator/>
      </w:r>
    </w:p>
  </w:footnote>
  <w:footnote w:type="continuationSeparator" w:id="0">
    <w:p w14:paraId="2C4076C2" w14:textId="77777777" w:rsidR="004C0C80" w:rsidRDefault="004C0C80">
      <w:r>
        <w:continuationSeparator/>
      </w:r>
    </w:p>
  </w:footnote>
  <w:footnote w:type="continuationNotice" w:id="1">
    <w:p w14:paraId="0E957F73" w14:textId="77777777" w:rsidR="004C0C80" w:rsidRDefault="004C0C80"/>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06A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50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0C80"/>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196B"/>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5DFF0F-EDA0-4102-9536-CE53297B85F4}">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1783</Words>
  <Characters>10167</Characters>
  <Application>Microsoft Office Word</Application>
  <DocSecurity>0</DocSecurity>
  <Lines>84</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11927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2013-10-18T08:32:00Z</cp:lastPrinted>
  <dcterms:created xsi:type="dcterms:W3CDTF">2020-12-01T12:58:00Z</dcterms:created>
  <dcterms:modified xsi:type="dcterms:W3CDTF">2022-04-04T04:37:00Z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